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F3AB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MOLDESTON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0E01A624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Chesterfield, Derbyshire. Scythe smith.</w:t>
      </w:r>
    </w:p>
    <w:p w14:paraId="704F5D56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C972B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007E3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Robert White(q.v.) brought a plaint of debt against him and 4 others.</w:t>
      </w:r>
    </w:p>
    <w:p w14:paraId="293B834E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http://aalt.law.uh.edu/Indices/CP40Indices/CP40no796/CP40no796Pl.htm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291A47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218EB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2C46A" w14:textId="77777777" w:rsidR="00203BB4" w:rsidRDefault="00203BB4" w:rsidP="00203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2022</w:t>
      </w:r>
    </w:p>
    <w:p w14:paraId="46F06E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DA7B" w14:textId="77777777" w:rsidR="00203BB4" w:rsidRDefault="00203BB4" w:rsidP="009139A6">
      <w:r>
        <w:separator/>
      </w:r>
    </w:p>
  </w:endnote>
  <w:endnote w:type="continuationSeparator" w:id="0">
    <w:p w14:paraId="2068BBFA" w14:textId="77777777" w:rsidR="00203BB4" w:rsidRDefault="00203B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D0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84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BB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E6F70" w14:textId="77777777" w:rsidR="00203BB4" w:rsidRDefault="00203BB4" w:rsidP="009139A6">
      <w:r>
        <w:separator/>
      </w:r>
    </w:p>
  </w:footnote>
  <w:footnote w:type="continuationSeparator" w:id="0">
    <w:p w14:paraId="6763A4FE" w14:textId="77777777" w:rsidR="00203BB4" w:rsidRDefault="00203B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4A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AD9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50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BB4"/>
    <w:rsid w:val="000666E0"/>
    <w:rsid w:val="00203BB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DA255"/>
  <w15:chartTrackingRefBased/>
  <w15:docId w15:val="{086DC372-B43F-4B3E-A0F9-5492FAC3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3B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2022-09-08T10:02:00Z</dcterms:created>
  <dcterms:modified xsi:type="dcterms:W3CDTF">2022-09-08T10:02:00Z</dcterms:modified>
</cp:coreProperties>
</file>